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46C" w:rsidRDefault="00D3546C" w:rsidP="00D3546C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Richard PHELPOT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D3546C" w:rsidRDefault="00D3546C" w:rsidP="00D3546C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</w:p>
    <w:p w:rsidR="00D3546C" w:rsidRDefault="00D3546C" w:rsidP="00D3546C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</w:p>
    <w:p w:rsidR="00D3546C" w:rsidRDefault="00D3546C" w:rsidP="00D3546C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 made a plaint of debt against Thomas </w:t>
      </w:r>
      <w:proofErr w:type="spellStart"/>
      <w:r>
        <w:rPr>
          <w:rStyle w:val="Hyperlink"/>
          <w:color w:val="auto"/>
          <w:u w:val="none"/>
        </w:rPr>
        <w:t>Charde</w:t>
      </w:r>
      <w:proofErr w:type="spellEnd"/>
      <w:r>
        <w:rPr>
          <w:rStyle w:val="Hyperlink"/>
          <w:color w:val="auto"/>
          <w:u w:val="none"/>
        </w:rPr>
        <w:t xml:space="preserve"> of Taunton(q.v.) and </w:t>
      </w:r>
    </w:p>
    <w:p w:rsidR="00D3546C" w:rsidRDefault="00D3546C" w:rsidP="00D3546C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Nicholas </w:t>
      </w:r>
      <w:proofErr w:type="spellStart"/>
      <w:r>
        <w:rPr>
          <w:rStyle w:val="Hyperlink"/>
          <w:color w:val="auto"/>
          <w:u w:val="none"/>
        </w:rPr>
        <w:t>Poyntyngdon</w:t>
      </w:r>
      <w:proofErr w:type="spellEnd"/>
      <w:r>
        <w:rPr>
          <w:rStyle w:val="Hyperlink"/>
          <w:color w:val="auto"/>
          <w:u w:val="none"/>
        </w:rPr>
        <w:t xml:space="preserve"> of Taunton(q.v.).</w:t>
      </w:r>
    </w:p>
    <w:p w:rsidR="00D3546C" w:rsidRDefault="00D3546C" w:rsidP="00D3546C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D3546C" w:rsidRDefault="00D3546C" w:rsidP="00D3546C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</w:p>
    <w:p w:rsidR="00D3546C" w:rsidRDefault="00D3546C" w:rsidP="00D3546C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</w:p>
    <w:p w:rsidR="00D3546C" w:rsidRDefault="00D3546C" w:rsidP="00D3546C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2 July 2016</w:t>
      </w:r>
    </w:p>
    <w:p w:rsidR="006B2F86" w:rsidRPr="00E71FC3" w:rsidRDefault="00D3546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546C" w:rsidRDefault="00D3546C" w:rsidP="00E71FC3">
      <w:pPr>
        <w:spacing w:after="0" w:line="240" w:lineRule="auto"/>
      </w:pPr>
      <w:r>
        <w:separator/>
      </w:r>
    </w:p>
  </w:endnote>
  <w:endnote w:type="continuationSeparator" w:id="0">
    <w:p w:rsidR="00D3546C" w:rsidRDefault="00D3546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546C" w:rsidRDefault="00D3546C" w:rsidP="00E71FC3">
      <w:pPr>
        <w:spacing w:after="0" w:line="240" w:lineRule="auto"/>
      </w:pPr>
      <w:r>
        <w:separator/>
      </w:r>
    </w:p>
  </w:footnote>
  <w:footnote w:type="continuationSeparator" w:id="0">
    <w:p w:rsidR="00D3546C" w:rsidRDefault="00D3546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46C"/>
    <w:rsid w:val="001A7C09"/>
    <w:rsid w:val="00733BE7"/>
    <w:rsid w:val="00AB52E8"/>
    <w:rsid w:val="00B16D3F"/>
    <w:rsid w:val="00D3546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F596CE-BEFC-4237-A299-AD1ADBC57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354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2016-11-24T20:32:00Z</dcterms:created>
  <dcterms:modified xsi:type="dcterms:W3CDTF">2016-11-24T20:33:00Z</dcterms:modified>
</cp:coreProperties>
</file>